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590702" w:rsidRPr="00C017DF" w14:paraId="44045C74" w14:textId="77777777" w:rsidTr="001F4150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8A29CDF" w14:textId="77777777" w:rsidR="00590702" w:rsidRPr="006E3F12" w:rsidRDefault="00590702" w:rsidP="00784084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168CD1C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Z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C918A8F" w14:textId="77777777" w:rsidR="00590702" w:rsidRPr="005D277D" w:rsidRDefault="00590702" w:rsidP="00784084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7D4C31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1F4150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EA737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A737A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EA737A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EA737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A737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EA737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EA737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EA737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EA737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EA737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4FE0CF23" w14:textId="77777777" w:rsidR="00590702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775BA9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0702" w:rsidRPr="00C017DF" w14:paraId="0648D76C" w14:textId="77777777" w:rsidTr="0078408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765BA3EE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CE0D7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673A69DA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46FBB08E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101B1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619AAF6D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590702" w:rsidRPr="00C017DF" w14:paraId="49CE104D" w14:textId="77777777" w:rsidTr="0078408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37CF026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B15B832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6B48408F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DE1AB74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657B6492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590702" w:rsidRPr="00C017DF" w14:paraId="15AF9D70" w14:textId="77777777" w:rsidTr="0078408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1543CF5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7B33476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50F041D9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C1B02E7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34B2AA4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0702" w:rsidRPr="00C017DF" w14:paraId="0BA4F4C7" w14:textId="77777777" w:rsidTr="0078408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0D378C96" w14:textId="77777777" w:rsidR="00590702" w:rsidRPr="00C017DF" w:rsidRDefault="00590702" w:rsidP="00784084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7190121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054D1008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86CA97E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BAF3584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0702" w:rsidRPr="00C017DF" w14:paraId="0A838620" w14:textId="77777777" w:rsidTr="0078408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524F3874" w14:textId="77777777" w:rsidR="00590702" w:rsidRPr="00C017DF" w:rsidRDefault="004862E6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="00590702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4435A2E4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58B6DC1E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A275C30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53088FDA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0702" w:rsidRPr="00C017DF" w14:paraId="6467A20E" w14:textId="77777777" w:rsidTr="0078408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2BD2AA0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E193462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7FB81FA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6B5F649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DB63DA4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73677E5D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0702" w:rsidRPr="00C017DF" w14:paraId="17E640C5" w14:textId="77777777" w:rsidTr="0078408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6C0DF0E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603A1279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2EE3857F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6985354C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65A8E7C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B18F7C6" w14:textId="77777777" w:rsidR="00590702" w:rsidRPr="00C017DF" w:rsidRDefault="00590702" w:rsidP="007840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74F973C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4369D88D" w14:textId="77777777" w:rsidR="00615814" w:rsidRDefault="00D03A2C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</w:t>
      </w:r>
      <w:r w:rsidR="00A9702E">
        <w:rPr>
          <w:rFonts w:ascii="Arial" w:hAnsi="Arial" w:cs="Arial"/>
          <w:b/>
          <w:bCs/>
          <w:sz w:val="20"/>
          <w:szCs w:val="20"/>
        </w:rPr>
        <w:t>slimiet</w:t>
      </w:r>
      <w:r>
        <w:rPr>
          <w:rFonts w:ascii="Arial" w:hAnsi="Arial" w:cs="Arial"/>
          <w:b/>
          <w:bCs/>
          <w:sz w:val="20"/>
          <w:szCs w:val="20"/>
        </w:rPr>
        <w:t xml:space="preserve">: geen </w:t>
      </w:r>
    </w:p>
    <w:p w14:paraId="4EA56786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6399"/>
        <w:gridCol w:w="1333"/>
      </w:tblGrid>
      <w:tr w:rsidR="005C32E5" w:rsidRPr="00C017DF" w14:paraId="53F11FEF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3A815267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0E430147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</w:tc>
        <w:tc>
          <w:tcPr>
            <w:tcW w:w="1333" w:type="dxa"/>
          </w:tcPr>
          <w:p w14:paraId="3B94BBB0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5C32E5" w:rsidRPr="00C017DF" w14:paraId="0CB00247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462FB39" w14:textId="77777777" w:rsidR="005C32E5" w:rsidRPr="00C017DF" w:rsidRDefault="005C32E5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6399" w:type="dxa"/>
          </w:tcPr>
          <w:p w14:paraId="444CAD06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96878F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5DB649F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19BEE2BC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57542174" w14:textId="77777777" w:rsidR="005C32E5" w:rsidRPr="00C017DF" w:rsidRDefault="005C32E5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Vrije zit</w:t>
            </w:r>
          </w:p>
        </w:tc>
        <w:tc>
          <w:tcPr>
            <w:tcW w:w="6399" w:type="dxa"/>
          </w:tcPr>
          <w:p w14:paraId="519439CE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7A656F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89225BE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1338196E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B0D11C0" w14:textId="77777777" w:rsidR="005C32E5" w:rsidRPr="00C017DF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Vlag</w:t>
            </w:r>
          </w:p>
        </w:tc>
        <w:tc>
          <w:tcPr>
            <w:tcW w:w="6399" w:type="dxa"/>
          </w:tcPr>
          <w:p w14:paraId="4F6EC937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82A345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6270D5A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00837291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A343B5E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Molen</w:t>
            </w:r>
          </w:p>
        </w:tc>
        <w:tc>
          <w:tcPr>
            <w:tcW w:w="6399" w:type="dxa"/>
          </w:tcPr>
          <w:p w14:paraId="70D67E01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ACEC0A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7E82940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04AE2605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DCED0E2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1</w:t>
            </w:r>
            <w:r w:rsidRPr="00D3654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6399" w:type="dxa"/>
          </w:tcPr>
          <w:p w14:paraId="12304E64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3BFA90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20854E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5877E6D6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27F54A36" w14:textId="77777777" w:rsidR="005C32E5" w:rsidRPr="00C017DF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2</w:t>
            </w:r>
            <w:r w:rsidRPr="00D3654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6399" w:type="dxa"/>
          </w:tcPr>
          <w:p w14:paraId="082CBC88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4968C0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6446232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7448CADE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0ADF954F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  <w:p w14:paraId="3E6FAAF3" w14:textId="77777777" w:rsidR="00D3654D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5CFE0F6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9A1EE89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1741B256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279BA355" w14:textId="77777777" w:rsidR="005C32E5" w:rsidRDefault="00164A56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Flank 1</w:t>
            </w:r>
            <w:r w:rsidRPr="00164A56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  <w:p w14:paraId="18D5B0F3" w14:textId="77777777" w:rsidR="00164A56" w:rsidRDefault="00164A56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58F20F2D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93D1454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64A56" w:rsidRPr="00C017DF" w14:paraId="1A727308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E633C39" w14:textId="77777777" w:rsidR="00164A56" w:rsidRDefault="00164A56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Flank 2</w:t>
            </w:r>
            <w:r w:rsidRPr="00164A56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  <w:r w:rsidR="001F415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Buitenkant </w:t>
            </w:r>
          </w:p>
        </w:tc>
        <w:tc>
          <w:tcPr>
            <w:tcW w:w="6399" w:type="dxa"/>
          </w:tcPr>
          <w:p w14:paraId="500A2C46" w14:textId="77777777" w:rsidR="00164A56" w:rsidRPr="00C017DF" w:rsidRDefault="00164A5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15163E7" w14:textId="77777777" w:rsidR="00164A56" w:rsidRPr="00C017DF" w:rsidRDefault="00164A5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3B3B2C7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0FDE50F7" w14:textId="77777777" w:rsidR="00377F36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5ED4D0F2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</w:tblGrid>
      <w:tr w:rsidR="005C32E5" w:rsidRPr="00CA6CDC" w14:paraId="0B43DC47" w14:textId="77777777" w:rsidTr="00CA6CDC">
        <w:trPr>
          <w:trHeight w:val="470"/>
        </w:trPr>
        <w:tc>
          <w:tcPr>
            <w:tcW w:w="1384" w:type="dxa"/>
            <w:shd w:val="clear" w:color="auto" w:fill="auto"/>
          </w:tcPr>
          <w:p w14:paraId="2560BD1E" w14:textId="77777777" w:rsidR="005C32E5" w:rsidRPr="00CA6CDC" w:rsidRDefault="005C32E5" w:rsidP="00CA6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56641FF" w14:textId="77777777" w:rsidR="00615814" w:rsidRPr="00C017DF" w:rsidRDefault="005C32E5" w:rsidP="005C32E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</w:t>
      </w:r>
      <w:r w:rsidR="00615814">
        <w:rPr>
          <w:rFonts w:ascii="Arial" w:hAnsi="Arial" w:cs="Arial"/>
          <w:b/>
          <w:bCs/>
          <w:sz w:val="20"/>
          <w:szCs w:val="20"/>
        </w:rPr>
        <w:t>Tota</w:t>
      </w:r>
      <w:r>
        <w:rPr>
          <w:rFonts w:ascii="Arial" w:hAnsi="Arial" w:cs="Arial"/>
          <w:b/>
          <w:bCs/>
          <w:sz w:val="20"/>
          <w:szCs w:val="20"/>
        </w:rPr>
        <w:t>al van de verplichte oefeningen</w:t>
      </w:r>
    </w:p>
    <w:p w14:paraId="7EFEA1EF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099746E9" w14:textId="77777777" w:rsidR="00C017DF" w:rsidRDefault="005C32E5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164A56">
        <w:rPr>
          <w:rFonts w:ascii="Arial" w:hAnsi="Arial" w:cs="Arial"/>
          <w:b/>
          <w:sz w:val="20"/>
          <w:szCs w:val="20"/>
        </w:rPr>
        <w:t>/9</w:t>
      </w:r>
      <w:r w:rsidR="00615814"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0B882081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CA6CDC" w14:paraId="4BEFE75C" w14:textId="77777777" w:rsidTr="00CA6CDC">
        <w:tc>
          <w:tcPr>
            <w:tcW w:w="2098" w:type="dxa"/>
            <w:shd w:val="clear" w:color="auto" w:fill="auto"/>
          </w:tcPr>
          <w:p w14:paraId="0053AFC3" w14:textId="77777777" w:rsidR="00615814" w:rsidRPr="00CA6CDC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6CDC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258A767A" w14:textId="77777777" w:rsidR="00615814" w:rsidRPr="00CA6CDC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D8B8FC2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7E16EF6C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50EBFC4B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083A9F0B" w14:textId="77777777" w:rsidR="00C017DF" w:rsidRPr="00C017DF" w:rsidRDefault="00615814" w:rsidP="00C017DF">
      <w:pPr>
        <w:rPr>
          <w:rFonts w:ascii="Arial" w:hAnsi="Arial" w:cs="Arial"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34D0BB2B">
          <v:line id="_x0000_s2071" style="position:absolute;z-index:1" from="-39.1pt,2.05pt" to="518.9pt,2.05pt">
            <v:stroke dashstyle="1 1" endcap="round"/>
          </v:line>
        </w:pict>
      </w:r>
    </w:p>
    <w:p w14:paraId="4BF41BA6" w14:textId="77777777" w:rsidR="00377F36" w:rsidRDefault="00377F36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ED5810D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0FC4B015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07A3DFE3" w14:textId="77777777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46A920D6">
          <v:line id="_x0000_s2073" style="position:absolute;z-index:3" from="87pt,7pt" to="204pt,7pt"/>
        </w:pict>
      </w: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615D7EC4">
          <v:line id="_x0000_s2072" style="position:absolute;z-index:2" from="342pt,7pt" to="459pt,7pt"/>
        </w:pict>
      </w:r>
      <w:r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7D7F15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7ABA3" w14:textId="77777777" w:rsidR="007D7F15" w:rsidRDefault="007D7F15">
      <w:r>
        <w:separator/>
      </w:r>
    </w:p>
  </w:endnote>
  <w:endnote w:type="continuationSeparator" w:id="0">
    <w:p w14:paraId="695DFEF7" w14:textId="77777777" w:rsidR="007D7F15" w:rsidRDefault="007D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9B780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451AC7B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DE454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4B0A3F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368D2EA0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61428E3C" w14:textId="58D3E090" w:rsidR="0050736E" w:rsidRPr="001F4150" w:rsidRDefault="00AC1258" w:rsidP="00AC1258">
    <w:pPr>
      <w:pStyle w:val="Voettekst"/>
      <w:tabs>
        <w:tab w:val="left" w:pos="6570"/>
        <w:tab w:val="right" w:pos="9354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>202</w:t>
    </w:r>
    <w:r w:rsidR="00982322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21D2A" w14:textId="77777777" w:rsidR="007D7F15" w:rsidRDefault="007D7F15">
      <w:r>
        <w:separator/>
      </w:r>
    </w:p>
  </w:footnote>
  <w:footnote w:type="continuationSeparator" w:id="0">
    <w:p w14:paraId="266F6E97" w14:textId="77777777" w:rsidR="007D7F15" w:rsidRDefault="007D7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DFAF7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06F1AAC7" w14:textId="77777777" w:rsidR="0050736E" w:rsidRPr="00D436E8" w:rsidRDefault="001F4150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1DF63849">
        <v:line id="Rechte verbindingslijn 7" o:spid="_x0000_s1027" style="position:absolute;left:0;text-align:left;z-index:3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09DA1B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0F53E16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1FFA277F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D81DE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5ACA0422" w14:textId="77777777" w:rsidR="00E53CD1" w:rsidRPr="00E53CD1" w:rsidRDefault="00D7052B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E53CD1" w:rsidRPr="00E53CD1">
                  <w:rPr>
                    <w:rFonts w:ascii="Arial" w:hAnsi="Arial" w:cs="Arial"/>
                    <w:b/>
                    <w:sz w:val="22"/>
                    <w:szCs w:val="22"/>
                  </w:rPr>
                  <w:t>Solo</w:t>
                </w:r>
              </w:p>
              <w:p w14:paraId="130D73C1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1941121">
    <w:abstractNumId w:val="2"/>
  </w:num>
  <w:num w:numId="2" w16cid:durableId="1594125738">
    <w:abstractNumId w:val="8"/>
  </w:num>
  <w:num w:numId="3" w16cid:durableId="1835098580">
    <w:abstractNumId w:val="3"/>
  </w:num>
  <w:num w:numId="4" w16cid:durableId="1370181612">
    <w:abstractNumId w:val="12"/>
  </w:num>
  <w:num w:numId="5" w16cid:durableId="1263225540">
    <w:abstractNumId w:val="10"/>
  </w:num>
  <w:num w:numId="6" w16cid:durableId="313418109">
    <w:abstractNumId w:val="9"/>
  </w:num>
  <w:num w:numId="7" w16cid:durableId="1108544048">
    <w:abstractNumId w:val="5"/>
  </w:num>
  <w:num w:numId="8" w16cid:durableId="54010451">
    <w:abstractNumId w:val="4"/>
  </w:num>
  <w:num w:numId="9" w16cid:durableId="1999650970">
    <w:abstractNumId w:val="11"/>
  </w:num>
  <w:num w:numId="10" w16cid:durableId="133454750">
    <w:abstractNumId w:val="6"/>
  </w:num>
  <w:num w:numId="11" w16cid:durableId="167452419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2080589155">
    <w:abstractNumId w:val="7"/>
  </w:num>
  <w:num w:numId="13" w16cid:durableId="753628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+8iMlRLE+I27tZpt9xR980+grCUxpgaonSm5p0klALrMirPYbZKgJpQzz43yMOhr16kjQTwX1OtNbyfD56RKSA==" w:salt="Lz+X6AFnQazacgGYpDGkug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34ADF"/>
    <w:rsid w:val="00051F13"/>
    <w:rsid w:val="000B4204"/>
    <w:rsid w:val="000E7734"/>
    <w:rsid w:val="00124764"/>
    <w:rsid w:val="00164A56"/>
    <w:rsid w:val="001A5483"/>
    <w:rsid w:val="001F4150"/>
    <w:rsid w:val="00204A17"/>
    <w:rsid w:val="00227773"/>
    <w:rsid w:val="00251690"/>
    <w:rsid w:val="00254188"/>
    <w:rsid w:val="00255C21"/>
    <w:rsid w:val="002715D6"/>
    <w:rsid w:val="00346F3E"/>
    <w:rsid w:val="00347475"/>
    <w:rsid w:val="00365959"/>
    <w:rsid w:val="003747C1"/>
    <w:rsid w:val="00377F36"/>
    <w:rsid w:val="003943FF"/>
    <w:rsid w:val="003E3299"/>
    <w:rsid w:val="00403C13"/>
    <w:rsid w:val="00482264"/>
    <w:rsid w:val="004862E6"/>
    <w:rsid w:val="00487D43"/>
    <w:rsid w:val="004B0A3F"/>
    <w:rsid w:val="004F434F"/>
    <w:rsid w:val="0050736E"/>
    <w:rsid w:val="005538BF"/>
    <w:rsid w:val="00580B78"/>
    <w:rsid w:val="00590702"/>
    <w:rsid w:val="005C1E53"/>
    <w:rsid w:val="005C32E5"/>
    <w:rsid w:val="005D0E09"/>
    <w:rsid w:val="005D79A5"/>
    <w:rsid w:val="00615814"/>
    <w:rsid w:val="006218C7"/>
    <w:rsid w:val="00670DFC"/>
    <w:rsid w:val="0069196C"/>
    <w:rsid w:val="006B7AE8"/>
    <w:rsid w:val="006C07D3"/>
    <w:rsid w:val="006E36AA"/>
    <w:rsid w:val="00737503"/>
    <w:rsid w:val="00784084"/>
    <w:rsid w:val="00786B44"/>
    <w:rsid w:val="007C2BA6"/>
    <w:rsid w:val="007D7F15"/>
    <w:rsid w:val="00814373"/>
    <w:rsid w:val="00837B03"/>
    <w:rsid w:val="008826C9"/>
    <w:rsid w:val="008D0AEE"/>
    <w:rsid w:val="0090196A"/>
    <w:rsid w:val="00973C3D"/>
    <w:rsid w:val="00982322"/>
    <w:rsid w:val="009A0B8C"/>
    <w:rsid w:val="00A00732"/>
    <w:rsid w:val="00A9702E"/>
    <w:rsid w:val="00AB0061"/>
    <w:rsid w:val="00AB3BC5"/>
    <w:rsid w:val="00AC1258"/>
    <w:rsid w:val="00AC3BFC"/>
    <w:rsid w:val="00AC5736"/>
    <w:rsid w:val="00AF638E"/>
    <w:rsid w:val="00B40CDD"/>
    <w:rsid w:val="00B92AFE"/>
    <w:rsid w:val="00B9610A"/>
    <w:rsid w:val="00BC4F8C"/>
    <w:rsid w:val="00BF1144"/>
    <w:rsid w:val="00C017DF"/>
    <w:rsid w:val="00C21E9E"/>
    <w:rsid w:val="00C5793A"/>
    <w:rsid w:val="00C728C7"/>
    <w:rsid w:val="00CA6CDC"/>
    <w:rsid w:val="00CF5B5D"/>
    <w:rsid w:val="00D03A2C"/>
    <w:rsid w:val="00D277FB"/>
    <w:rsid w:val="00D3654D"/>
    <w:rsid w:val="00D436E8"/>
    <w:rsid w:val="00D7052B"/>
    <w:rsid w:val="00D81DED"/>
    <w:rsid w:val="00DA5D3F"/>
    <w:rsid w:val="00DB7EF0"/>
    <w:rsid w:val="00E53CD1"/>
    <w:rsid w:val="00E66B4A"/>
    <w:rsid w:val="00E80E79"/>
    <w:rsid w:val="00E82C0B"/>
    <w:rsid w:val="00EA737A"/>
    <w:rsid w:val="00EA7502"/>
    <w:rsid w:val="00EC54D7"/>
    <w:rsid w:val="00F26A9E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38BAB97E"/>
  <w15:chartTrackingRefBased/>
  <w15:docId w15:val="{0F6BD45C-AD40-4AB6-AA71-E9FA095B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C635466-FD17-4613-B191-EFDC4496A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686ACC-A66E-4D4D-A0F7-EA779FCA8A0A}"/>
</file>

<file path=customXml/itemProps3.xml><?xml version="1.0" encoding="utf-8"?>
<ds:datastoreItem xmlns:ds="http://schemas.openxmlformats.org/officeDocument/2006/customXml" ds:itemID="{55B991C1-4FBC-47CE-B00B-8E8153D9937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F2BE694-A14A-4C1F-90C7-157EC7B0D406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protocol-plicht-solo-z</dc:title>
  <dc:subject/>
  <dc:creator>fortgensi</dc:creator>
  <cp:keywords/>
  <cp:lastModifiedBy>Cindy Heijligers | KNHS</cp:lastModifiedBy>
  <cp:revision>4</cp:revision>
  <cp:lastPrinted>2012-11-20T13:45:00Z</cp:lastPrinted>
  <dcterms:created xsi:type="dcterms:W3CDTF">2024-02-26T13:22:00Z</dcterms:created>
  <dcterms:modified xsi:type="dcterms:W3CDTF">2024-02-26T13:23:00Z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